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D91AE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Gregory WAREN</w:t>
      </w:r>
      <w:r>
        <w:rPr>
          <w:rFonts w:ascii="Times New Roman" w:hAnsi="Times New Roman" w:cs="Times New Roman"/>
          <w:sz w:val="24"/>
          <w:szCs w:val="24"/>
        </w:rPr>
        <w:t xml:space="preserve">       (fl.1484)</w:t>
      </w:r>
    </w:p>
    <w:p w14:paraId="6C5AA25D" w14:textId="3203402F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Shelford Priory.</w:t>
      </w:r>
    </w:p>
    <w:p w14:paraId="6C13C809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E0405" w14:textId="2DF1A128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64E89" w14:textId="77777777" w:rsidR="00C1290E" w:rsidRDefault="00C1290E" w:rsidP="00C129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Franciscans in York</w:t>
      </w:r>
    </w:p>
    <w:p w14:paraId="511FC8EB" w14:textId="77777777" w:rsidR="00C1290E" w:rsidRDefault="00C1290E" w:rsidP="00C129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William Egremont, Bishop of Dromore(q.v.).</w:t>
      </w:r>
    </w:p>
    <w:p w14:paraId="29C055BF" w14:textId="4B6BAF78" w:rsidR="00C1290E" w:rsidRDefault="00C1290E" w:rsidP="00C129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.94)</w:t>
      </w:r>
    </w:p>
    <w:p w14:paraId="3F1D0C4F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586DFA08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0E1DDBC0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2A841C3C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BE837" w14:textId="77777777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84537" w14:textId="7ABB4F5E" w:rsidR="00656D69" w:rsidRDefault="00656D69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p w14:paraId="7EE0BFAE" w14:textId="564284A9" w:rsidR="00C1290E" w:rsidRDefault="00C1290E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2021</w:t>
      </w:r>
    </w:p>
    <w:p w14:paraId="0BED23C7" w14:textId="77777777" w:rsidR="00C1290E" w:rsidRPr="00E16E2D" w:rsidRDefault="00C1290E" w:rsidP="00656D6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2A3F3D" w14:textId="41945ADF" w:rsidR="00BA00AB" w:rsidRPr="00656D6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56D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1FFB" w14:textId="77777777" w:rsidR="005F2A33" w:rsidRDefault="005F2A33" w:rsidP="009139A6">
      <w:r>
        <w:separator/>
      </w:r>
    </w:p>
  </w:endnote>
  <w:endnote w:type="continuationSeparator" w:id="0">
    <w:p w14:paraId="64E44DFD" w14:textId="77777777" w:rsidR="005F2A33" w:rsidRDefault="005F2A3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C4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A4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63F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8548C" w14:textId="77777777" w:rsidR="005F2A33" w:rsidRDefault="005F2A33" w:rsidP="009139A6">
      <w:r>
        <w:separator/>
      </w:r>
    </w:p>
  </w:footnote>
  <w:footnote w:type="continuationSeparator" w:id="0">
    <w:p w14:paraId="45806392" w14:textId="77777777" w:rsidR="005F2A33" w:rsidRDefault="005F2A3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1FF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9D6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C1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69"/>
    <w:rsid w:val="000666E0"/>
    <w:rsid w:val="002510B7"/>
    <w:rsid w:val="005C130B"/>
    <w:rsid w:val="005F2A33"/>
    <w:rsid w:val="00656D69"/>
    <w:rsid w:val="00826F5C"/>
    <w:rsid w:val="009139A6"/>
    <w:rsid w:val="009448BB"/>
    <w:rsid w:val="00A3176C"/>
    <w:rsid w:val="00AE65F8"/>
    <w:rsid w:val="00BA00AB"/>
    <w:rsid w:val="00C1290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2AE21"/>
  <w15:chartTrackingRefBased/>
  <w15:docId w15:val="{C7A2CC7B-C30F-448D-B70B-FDB6DD746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2021-04-28T19:53:00Z</dcterms:created>
  <dcterms:modified xsi:type="dcterms:W3CDTF">2021-10-30T20:11:00Z</dcterms:modified>
</cp:coreProperties>
</file>